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6E7C45" w:rsidRPr="006E7C45" w14:paraId="514D8EB6" w14:textId="77777777" w:rsidTr="00BD339D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346E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B2E2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24CF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F506E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Margin (pence per litre)</w:t>
            </w:r>
          </w:p>
        </w:tc>
      </w:tr>
      <w:tr w:rsidR="006E7C45" w:rsidRPr="006E7C45" w14:paraId="2F81A489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2768B489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6E2AC2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F26F50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FA53DAF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213C3286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12,000-23,999 litres</w:t>
            </w:r>
          </w:p>
        </w:tc>
        <w:tc>
          <w:tcPr>
            <w:tcW w:w="1800" w:type="dxa"/>
          </w:tcPr>
          <w:p w14:paraId="1D6B114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24,000+ litres</w:t>
            </w:r>
          </w:p>
        </w:tc>
      </w:tr>
      <w:tr w:rsidR="006E7C45" w:rsidRPr="006E7C45" w14:paraId="311F55AE" w14:textId="77777777" w:rsidTr="00334DD2">
        <w:trPr>
          <w:gridAfter w:val="1"/>
          <w:wAfter w:w="27" w:type="dxa"/>
          <w:jc w:val="center"/>
        </w:trPr>
        <w:tc>
          <w:tcPr>
            <w:tcW w:w="1604" w:type="dxa"/>
          </w:tcPr>
          <w:p w14:paraId="1B91DEE8" w14:textId="4174D276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 w:val="20"/>
              </w:rPr>
            </w:pPr>
            <w:bookmarkStart w:id="0" w:name="_GoBack" w:colFirst="1" w:colLast="2"/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 w:rsidR="00D0674A">
              <w:rPr>
                <w:rFonts w:ascii="Arial" w:eastAsia="Calibri" w:hAnsi="Arial" w:cs="Arial"/>
                <w:szCs w:val="22"/>
              </w:rPr>
              <w:t>9</w:t>
            </w:r>
          </w:p>
        </w:tc>
        <w:tc>
          <w:tcPr>
            <w:tcW w:w="1177" w:type="dxa"/>
          </w:tcPr>
          <w:p w14:paraId="46213A88" w14:textId="682E4509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DIESO MT</w:t>
            </w:r>
          </w:p>
        </w:tc>
        <w:tc>
          <w:tcPr>
            <w:tcW w:w="1231" w:type="dxa"/>
          </w:tcPr>
          <w:p w14:paraId="03CF3B7E" w14:textId="791836C2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 xml:space="preserve">Certas Energy UK Ltd </w:t>
            </w:r>
          </w:p>
        </w:tc>
        <w:tc>
          <w:tcPr>
            <w:tcW w:w="1739" w:type="dxa"/>
          </w:tcPr>
          <w:p w14:paraId="16CE34BB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  <w:szCs w:val="22"/>
              </w:rPr>
              <w:t>REDACTED TEXT under FOIA</w:t>
            </w:r>
          </w:p>
          <w:p w14:paraId="4029FA36" w14:textId="78B3E9C2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  <w:szCs w:val="22"/>
              </w:rPr>
              <w:t>Section 43 Commercial Interests.</w:t>
            </w:r>
          </w:p>
        </w:tc>
        <w:tc>
          <w:tcPr>
            <w:tcW w:w="2447" w:type="dxa"/>
          </w:tcPr>
          <w:p w14:paraId="5D3D53DA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2570AE41" w14:textId="14C6B33B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34F2FA72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6ED9B5C6" w14:textId="687EB33D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  <w:szCs w:val="22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</w:tr>
      <w:tr w:rsidR="006E7C45" w:rsidRPr="006E7C45" w14:paraId="4730B293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</w:tcPr>
          <w:p w14:paraId="1A26CBA8" w14:textId="50E16807" w:rsidR="006E7C45" w:rsidRPr="006E7C45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10</w:t>
            </w:r>
            <w:r w:rsidR="00D0674A">
              <w:rPr>
                <w:rFonts w:ascii="Arial" w:eastAsia="Calibri" w:hAnsi="Arial" w:cs="Arial"/>
                <w:szCs w:val="22"/>
              </w:rPr>
              <w:t>9</w:t>
            </w:r>
          </w:p>
        </w:tc>
        <w:tc>
          <w:tcPr>
            <w:tcW w:w="1177" w:type="dxa"/>
          </w:tcPr>
          <w:p w14:paraId="5D5F9E88" w14:textId="6976B891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ULS PETROL</w:t>
            </w:r>
          </w:p>
        </w:tc>
        <w:tc>
          <w:tcPr>
            <w:tcW w:w="1231" w:type="dxa"/>
          </w:tcPr>
          <w:p w14:paraId="3851B195" w14:textId="30F99BDA" w:rsidR="006E7C45" w:rsidRPr="006F2C96" w:rsidRDefault="006E7C45" w:rsidP="006E7C45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Cs w:val="22"/>
              </w:rPr>
            </w:pPr>
            <w:r w:rsidRPr="006F2C96">
              <w:rPr>
                <w:rFonts w:ascii="Arial" w:eastAsia="Calibri" w:hAnsi="Arial" w:cs="Arial"/>
                <w:szCs w:val="22"/>
              </w:rPr>
              <w:t>Certas Energy UK Ltd</w:t>
            </w:r>
          </w:p>
        </w:tc>
        <w:tc>
          <w:tcPr>
            <w:tcW w:w="1739" w:type="dxa"/>
          </w:tcPr>
          <w:p w14:paraId="624FCA87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3116635E" w14:textId="305C91F8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2447" w:type="dxa"/>
          </w:tcPr>
          <w:p w14:paraId="56E0E669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42EED681" w14:textId="0CF43718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  <w:tc>
          <w:tcPr>
            <w:tcW w:w="1800" w:type="dxa"/>
          </w:tcPr>
          <w:p w14:paraId="5D16EC5B" w14:textId="77777777" w:rsidR="00414A49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b/>
              </w:rPr>
            </w:pPr>
            <w:r w:rsidRPr="00414A49">
              <w:rPr>
                <w:rFonts w:ascii="Arial" w:hAnsi="Arial" w:cs="Arial"/>
                <w:b/>
              </w:rPr>
              <w:t>REDACTED TEXT under FOIA</w:t>
            </w:r>
          </w:p>
          <w:p w14:paraId="5FA7E608" w14:textId="537633F4" w:rsidR="006E7C45" w:rsidRPr="00414A49" w:rsidRDefault="00414A49" w:rsidP="00414A4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/>
                <w:bCs/>
                <w:sz w:val="20"/>
              </w:rPr>
            </w:pPr>
            <w:r w:rsidRPr="00414A49">
              <w:rPr>
                <w:rFonts w:ascii="Arial" w:hAnsi="Arial" w:cs="Arial"/>
                <w:b/>
              </w:rPr>
              <w:t>Section 43 Commercial Interests.</w:t>
            </w:r>
          </w:p>
        </w:tc>
      </w:tr>
      <w:bookmarkEnd w:id="0"/>
    </w:tbl>
    <w:p w14:paraId="0DA0D1F8" w14:textId="229A1CA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90E671E" w14:textId="77777777" w:rsidR="001617DC" w:rsidRPr="001617DC" w:rsidRDefault="001617DC" w:rsidP="2087AB3F">
      <w:pPr>
        <w:rPr>
          <w:rFonts w:ascii="Arial" w:eastAsia="Arial" w:hAnsi="Arial" w:cs="Arial"/>
          <w:b/>
          <w:bCs/>
          <w:sz w:val="24"/>
          <w:szCs w:val="24"/>
        </w:rPr>
      </w:pPr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416F7" w14:textId="77777777" w:rsidR="00DC55F2" w:rsidRDefault="00DC55F2">
      <w:pPr>
        <w:spacing w:after="0" w:line="20" w:lineRule="exact"/>
      </w:pPr>
    </w:p>
  </w:endnote>
  <w:endnote w:type="continuationSeparator" w:id="0">
    <w:p w14:paraId="138979C1" w14:textId="77777777" w:rsidR="00DC55F2" w:rsidRDefault="00DC55F2">
      <w:pPr>
        <w:spacing w:after="0" w:line="20" w:lineRule="exact"/>
      </w:pPr>
    </w:p>
  </w:endnote>
  <w:endnote w:type="continuationNotice" w:id="1">
    <w:p w14:paraId="41F3641B" w14:textId="77777777" w:rsidR="00DC55F2" w:rsidRDefault="00DC55F2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477DB" w14:textId="77777777" w:rsidR="00DC55F2" w:rsidRDefault="00DC55F2">
      <w:pPr>
        <w:spacing w:after="0" w:line="240" w:lineRule="auto"/>
      </w:pPr>
      <w:r>
        <w:separator/>
      </w:r>
    </w:p>
  </w:footnote>
  <w:footnote w:type="continuationSeparator" w:id="0">
    <w:p w14:paraId="6F852A7B" w14:textId="77777777" w:rsidR="00DC55F2" w:rsidRDefault="00DC55F2">
      <w:pPr>
        <w:spacing w:after="0" w:line="240" w:lineRule="auto"/>
      </w:pPr>
      <w:r>
        <w:continuationSeparator/>
      </w:r>
    </w:p>
  </w:footnote>
  <w:footnote w:type="continuationNotice" w:id="1">
    <w:p w14:paraId="561BDF2C" w14:textId="77777777" w:rsidR="00DC55F2" w:rsidRDefault="00DC55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A23C7"/>
    <w:rsid w:val="000D51B6"/>
    <w:rsid w:val="000D6B3B"/>
    <w:rsid w:val="00133837"/>
    <w:rsid w:val="00146C36"/>
    <w:rsid w:val="001617DC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336110"/>
    <w:rsid w:val="00352377"/>
    <w:rsid w:val="00355227"/>
    <w:rsid w:val="003E5DB4"/>
    <w:rsid w:val="00414A49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E7C45"/>
    <w:rsid w:val="006F2C96"/>
    <w:rsid w:val="007B7E60"/>
    <w:rsid w:val="008159E7"/>
    <w:rsid w:val="008C4565"/>
    <w:rsid w:val="00924177"/>
    <w:rsid w:val="00971F8C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B2566"/>
    <w:rsid w:val="00CE632A"/>
    <w:rsid w:val="00D0674A"/>
    <w:rsid w:val="00D43864"/>
    <w:rsid w:val="00DA6475"/>
    <w:rsid w:val="00DC55F2"/>
    <w:rsid w:val="00DE0170"/>
    <w:rsid w:val="00EA0F08"/>
    <w:rsid w:val="00F3180C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4.xml><?xml version="1.0" encoding="utf-8"?>
<ds:datastoreItem xmlns:ds="http://schemas.openxmlformats.org/officeDocument/2006/customXml" ds:itemID="{CC72F3A1-57DF-43D1-996E-93E114E0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3</cp:revision>
  <dcterms:created xsi:type="dcterms:W3CDTF">2022-11-14T10:15:00Z</dcterms:created>
  <dcterms:modified xsi:type="dcterms:W3CDTF">2022-11-14T10:16:00Z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